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3EA3B" w14:textId="77777777" w:rsidR="00AF50A1" w:rsidRPr="00743F5F" w:rsidRDefault="00AF50A1" w:rsidP="00AF50A1">
      <w:pPr>
        <w:pStyle w:val="Unittitle"/>
      </w:pPr>
      <w:r>
        <w:t>6. Construction measurement principles</w:t>
      </w:r>
    </w:p>
    <w:p w14:paraId="1D8FE46F" w14:textId="64090F62" w:rsidR="00AF50A1" w:rsidRPr="00AF50A1" w:rsidRDefault="00474F67" w:rsidP="00AF50A1">
      <w:pPr>
        <w:pStyle w:val="Heading1"/>
      </w:pPr>
      <w:r w:rsidRPr="00692A45">
        <w:t xml:space="preserve">Worksheet </w:t>
      </w:r>
      <w:r w:rsidR="00AF50A1">
        <w:t>B</w:t>
      </w:r>
      <w:r w:rsidRPr="00692A45">
        <w:t xml:space="preserve">: </w:t>
      </w:r>
      <w:r w:rsidR="00AF50A1" w:rsidRPr="00D639B0">
        <w:t>Additional calculation</w:t>
      </w:r>
      <w:r w:rsidR="00AF50A1">
        <w:t>s</w:t>
      </w:r>
      <w:r w:rsidR="00EA6F81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43B2861" w14:textId="77777777" w:rsidR="00AF50A1" w:rsidRPr="00EA2EE5" w:rsidRDefault="00AF50A1" w:rsidP="00EA2EE5">
      <w:pPr>
        <w:rPr>
          <w:szCs w:val="22"/>
        </w:rPr>
      </w:pPr>
      <w:r w:rsidRPr="00EA2EE5">
        <w:rPr>
          <w:szCs w:val="22"/>
        </w:rPr>
        <w:t xml:space="preserve">The drawing below shows the roof of a new bungalow, </w:t>
      </w:r>
      <w:r>
        <w:rPr>
          <w:szCs w:val="22"/>
        </w:rPr>
        <w:t>upon which</w:t>
      </w:r>
      <w:r w:rsidRPr="00EA2EE5">
        <w:rPr>
          <w:szCs w:val="22"/>
        </w:rPr>
        <w:t xml:space="preserve"> the customer wishes to install solar panels.</w:t>
      </w:r>
    </w:p>
    <w:p w14:paraId="5C88D19A" w14:textId="77777777" w:rsidR="00AF50A1" w:rsidRDefault="00AF50A1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7651A6" wp14:editId="5F271EE6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DA694B2" id="Group 2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07DDDBE9" w14:textId="77777777" w:rsidR="00AF50A1" w:rsidRDefault="00AF50A1" w:rsidP="002A3484"/>
    <w:p w14:paraId="654A40C0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AD95656" wp14:editId="7ED219F3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B3CD3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956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" stroked="f">
                <v:textbox>
                  <w:txbxContent>
                    <w:p w14:paraId="748B3CD3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A2EE0C" w14:textId="77777777" w:rsidR="00AF50A1" w:rsidRDefault="00AF50A1" w:rsidP="002A3484"/>
    <w:p w14:paraId="41933C91" w14:textId="77777777" w:rsidR="00AF50A1" w:rsidRDefault="00AF50A1" w:rsidP="002A3484"/>
    <w:p w14:paraId="48876A68" w14:textId="77777777" w:rsidR="00AF50A1" w:rsidRDefault="00AF50A1" w:rsidP="002A3484"/>
    <w:p w14:paraId="0E09E88F" w14:textId="77777777" w:rsidR="00AF50A1" w:rsidRDefault="00AF50A1" w:rsidP="002A3484"/>
    <w:p w14:paraId="2D2B6215" w14:textId="77777777" w:rsidR="00AF50A1" w:rsidRDefault="00AF50A1" w:rsidP="002A3484"/>
    <w:p w14:paraId="745E98F1" w14:textId="77777777" w:rsidR="00AF50A1" w:rsidRDefault="00AF50A1" w:rsidP="002A3484"/>
    <w:p w14:paraId="6C1E432B" w14:textId="77777777" w:rsidR="00AF50A1" w:rsidRDefault="00AF50A1" w:rsidP="002A3484"/>
    <w:p w14:paraId="6003BEEE" w14:textId="77777777" w:rsidR="00AF50A1" w:rsidRDefault="00AF50A1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D3A7118" wp14:editId="26117C43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CE71E" w14:textId="77777777" w:rsidR="00AF50A1" w:rsidRPr="00642746" w:rsidRDefault="00AF50A1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A7118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" stroked="f">
                <v:textbox>
                  <w:txbxContent>
                    <w:p w14:paraId="2A4CE71E" w14:textId="77777777" w:rsidR="00AF50A1" w:rsidRPr="00642746" w:rsidRDefault="00AF50A1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0A979" w14:textId="77777777" w:rsidR="00AF50A1" w:rsidRDefault="00AF50A1" w:rsidP="002A3484"/>
    <w:p w14:paraId="1C3247D9" w14:textId="77777777" w:rsidR="00AF50A1" w:rsidRDefault="00AF50A1" w:rsidP="002A3484"/>
    <w:p w14:paraId="4FFB0ED9" w14:textId="77777777" w:rsidR="00AF50A1" w:rsidRDefault="00AF50A1" w:rsidP="002A3484"/>
    <w:p w14:paraId="6D756B74" w14:textId="77777777" w:rsidR="00AF50A1" w:rsidRDefault="00AF50A1" w:rsidP="002A3484">
      <w:pPr>
        <w:rPr>
          <w:sz w:val="28"/>
          <w:szCs w:val="28"/>
        </w:rPr>
      </w:pPr>
    </w:p>
    <w:p w14:paraId="4CA82C10" w14:textId="77777777" w:rsidR="00AF50A1" w:rsidRDefault="00AF50A1" w:rsidP="002A3484">
      <w:pPr>
        <w:rPr>
          <w:sz w:val="28"/>
          <w:szCs w:val="28"/>
        </w:rPr>
      </w:pPr>
    </w:p>
    <w:p w14:paraId="6AAF4371" w14:textId="77777777" w:rsidR="00AF50A1" w:rsidRDefault="00AF50A1" w:rsidP="002A3484">
      <w:pPr>
        <w:rPr>
          <w:sz w:val="28"/>
          <w:szCs w:val="28"/>
        </w:rPr>
      </w:pPr>
    </w:p>
    <w:p w14:paraId="60BB39E3" w14:textId="77777777" w:rsidR="00AF50A1" w:rsidRDefault="00AF50A1" w:rsidP="002A3484">
      <w:pPr>
        <w:rPr>
          <w:sz w:val="28"/>
          <w:szCs w:val="28"/>
        </w:rPr>
      </w:pPr>
    </w:p>
    <w:p w14:paraId="09A8B2A1" w14:textId="77777777" w:rsidR="00AF50A1" w:rsidRDefault="00AF50A1" w:rsidP="002A3484">
      <w:pPr>
        <w:rPr>
          <w:sz w:val="28"/>
          <w:szCs w:val="28"/>
        </w:rPr>
      </w:pPr>
    </w:p>
    <w:p w14:paraId="27D972F4" w14:textId="77777777" w:rsidR="00AF50A1" w:rsidRPr="00127A3B" w:rsidRDefault="00AF50A1" w:rsidP="002A3484">
      <w:pPr>
        <w:rPr>
          <w:szCs w:val="22"/>
        </w:rPr>
      </w:pPr>
      <w:r w:rsidRPr="00127A3B">
        <w:rPr>
          <w:szCs w:val="22"/>
        </w:rPr>
        <w:t>The panels each measure 750mm x 1500mm</w:t>
      </w:r>
    </w:p>
    <w:p w14:paraId="5C1BB169" w14:textId="77777777" w:rsidR="00AF50A1" w:rsidRPr="00127A3B" w:rsidRDefault="00AF50A1" w:rsidP="002A3484">
      <w:pPr>
        <w:rPr>
          <w:szCs w:val="22"/>
        </w:rPr>
      </w:pPr>
    </w:p>
    <w:p w14:paraId="2D7200E2" w14:textId="77777777" w:rsidR="00AF50A1" w:rsidRPr="00127A3B" w:rsidRDefault="00AF50A1" w:rsidP="002A3484">
      <w:pPr>
        <w:rPr>
          <w:szCs w:val="22"/>
        </w:rPr>
      </w:pPr>
      <w:r w:rsidRPr="00127A3B">
        <w:rPr>
          <w:szCs w:val="22"/>
        </w:rPr>
        <w:t>A clearance of 500mm must be left between the edges of the solar panels and the edge of the roof.</w:t>
      </w:r>
    </w:p>
    <w:p w14:paraId="09989B9F" w14:textId="77777777" w:rsidR="00AF50A1" w:rsidRPr="00127A3B" w:rsidRDefault="00AF50A1" w:rsidP="002A3484">
      <w:pPr>
        <w:rPr>
          <w:szCs w:val="22"/>
        </w:rPr>
      </w:pPr>
    </w:p>
    <w:p w14:paraId="3E96DB1C" w14:textId="77777777" w:rsidR="00AF50A1" w:rsidRPr="00127A3B" w:rsidRDefault="00AF50A1" w:rsidP="002A3484">
      <w:pPr>
        <w:rPr>
          <w:szCs w:val="22"/>
        </w:rPr>
      </w:pPr>
    </w:p>
    <w:p w14:paraId="5ED1AEA9" w14:textId="77777777" w:rsidR="00AF50A1" w:rsidRPr="00127A3B" w:rsidRDefault="00AF50A1" w:rsidP="002A3484">
      <w:pPr>
        <w:rPr>
          <w:b/>
          <w:bCs/>
          <w:szCs w:val="22"/>
        </w:rPr>
      </w:pPr>
    </w:p>
    <w:p w14:paraId="2D266FF9" w14:textId="77777777" w:rsidR="00AF50A1" w:rsidRPr="00127A3B" w:rsidRDefault="00AF50A1" w:rsidP="00AF50A1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36A2707C" w14:textId="77777777" w:rsidR="00AF50A1" w:rsidRPr="00127A3B" w:rsidRDefault="00AF50A1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10C21466" w14:textId="77777777" w:rsidR="00AF50A1" w:rsidRPr="00127A3B" w:rsidRDefault="00AF50A1" w:rsidP="002A348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00954E3F" w14:textId="45375BBE" w:rsidR="00AF50A1" w:rsidRPr="00127A3B" w:rsidRDefault="00AF50A1" w:rsidP="00AF50A1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 w:rsidR="009C4743"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 w:rsidR="009C4743"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 w:rsidR="009C4743"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7AE77B68" w14:textId="77777777" w:rsidR="00AF50A1" w:rsidRPr="00127A3B" w:rsidRDefault="00AF50A1">
      <w:pPr>
        <w:pStyle w:val="Heading1"/>
        <w:rPr>
          <w:sz w:val="22"/>
          <w:szCs w:val="22"/>
        </w:rPr>
      </w:pPr>
    </w:p>
    <w:p w14:paraId="6335A25C" w14:textId="77777777" w:rsidR="006E1028" w:rsidRDefault="006E1028" w:rsidP="00AF50A1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E596" w14:textId="77777777" w:rsidR="00B26345" w:rsidRDefault="00B26345">
      <w:pPr>
        <w:spacing w:before="0" w:after="0"/>
      </w:pPr>
      <w:r>
        <w:separator/>
      </w:r>
    </w:p>
  </w:endnote>
  <w:endnote w:type="continuationSeparator" w:id="0">
    <w:p w14:paraId="3891FC94" w14:textId="77777777" w:rsidR="00B26345" w:rsidRDefault="00B263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966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B7C8E8" wp14:editId="1DA3537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3C2964D" w14:textId="6DC37A5A" w:rsidR="00002DC1" w:rsidRPr="006953AB" w:rsidRDefault="001A662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A662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B0CC6B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B7C8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3C2964D" w14:textId="6DC37A5A" w:rsidR="00002DC1" w:rsidRPr="006953AB" w:rsidRDefault="001A662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A6621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B0CC6B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C58DEA" wp14:editId="3EE21E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0D6F" w14:textId="77777777" w:rsidR="00B26345" w:rsidRDefault="00B26345">
      <w:pPr>
        <w:spacing w:before="0" w:after="0"/>
      </w:pPr>
      <w:r>
        <w:separator/>
      </w:r>
    </w:p>
  </w:footnote>
  <w:footnote w:type="continuationSeparator" w:id="0">
    <w:p w14:paraId="4B56123C" w14:textId="77777777" w:rsidR="00B26345" w:rsidRDefault="00B263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FA0B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3295E6C" wp14:editId="6517F48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C8B5B9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0DC294" wp14:editId="21EE94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51EE6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702650">
    <w:abstractNumId w:val="4"/>
  </w:num>
  <w:num w:numId="2" w16cid:durableId="878857427">
    <w:abstractNumId w:val="15"/>
  </w:num>
  <w:num w:numId="3" w16cid:durableId="397826264">
    <w:abstractNumId w:val="22"/>
  </w:num>
  <w:num w:numId="4" w16cid:durableId="1497651644">
    <w:abstractNumId w:val="17"/>
  </w:num>
  <w:num w:numId="5" w16cid:durableId="1470391480">
    <w:abstractNumId w:val="8"/>
  </w:num>
  <w:num w:numId="6" w16cid:durableId="2131706210">
    <w:abstractNumId w:val="16"/>
  </w:num>
  <w:num w:numId="7" w16cid:durableId="1645311250">
    <w:abstractNumId w:val="8"/>
  </w:num>
  <w:num w:numId="8" w16cid:durableId="1076246371">
    <w:abstractNumId w:val="1"/>
  </w:num>
  <w:num w:numId="9" w16cid:durableId="800684471">
    <w:abstractNumId w:val="8"/>
    <w:lvlOverride w:ilvl="0">
      <w:startOverride w:val="1"/>
    </w:lvlOverride>
  </w:num>
  <w:num w:numId="10" w16cid:durableId="583881387">
    <w:abstractNumId w:val="18"/>
  </w:num>
  <w:num w:numId="11" w16cid:durableId="881790685">
    <w:abstractNumId w:val="14"/>
  </w:num>
  <w:num w:numId="12" w16cid:durableId="835389312">
    <w:abstractNumId w:val="6"/>
  </w:num>
  <w:num w:numId="13" w16cid:durableId="1257446359">
    <w:abstractNumId w:val="13"/>
  </w:num>
  <w:num w:numId="14" w16cid:durableId="61605541">
    <w:abstractNumId w:val="19"/>
  </w:num>
  <w:num w:numId="15" w16cid:durableId="511771616">
    <w:abstractNumId w:val="11"/>
  </w:num>
  <w:num w:numId="16" w16cid:durableId="1271008625">
    <w:abstractNumId w:val="7"/>
  </w:num>
  <w:num w:numId="17" w16cid:durableId="795366896">
    <w:abstractNumId w:val="24"/>
  </w:num>
  <w:num w:numId="18" w16cid:durableId="431046801">
    <w:abstractNumId w:val="25"/>
  </w:num>
  <w:num w:numId="19" w16cid:durableId="955715715">
    <w:abstractNumId w:val="3"/>
  </w:num>
  <w:num w:numId="20" w16cid:durableId="2106879256">
    <w:abstractNumId w:val="2"/>
  </w:num>
  <w:num w:numId="21" w16cid:durableId="793451165">
    <w:abstractNumId w:val="9"/>
  </w:num>
  <w:num w:numId="22" w16cid:durableId="299725198">
    <w:abstractNumId w:val="9"/>
    <w:lvlOverride w:ilvl="0">
      <w:startOverride w:val="1"/>
    </w:lvlOverride>
  </w:num>
  <w:num w:numId="23" w16cid:durableId="1377505107">
    <w:abstractNumId w:val="23"/>
  </w:num>
  <w:num w:numId="24" w16cid:durableId="1795516884">
    <w:abstractNumId w:val="9"/>
    <w:lvlOverride w:ilvl="0">
      <w:startOverride w:val="1"/>
    </w:lvlOverride>
  </w:num>
  <w:num w:numId="25" w16cid:durableId="668290609">
    <w:abstractNumId w:val="9"/>
    <w:lvlOverride w:ilvl="0">
      <w:startOverride w:val="1"/>
    </w:lvlOverride>
  </w:num>
  <w:num w:numId="26" w16cid:durableId="1524397749">
    <w:abstractNumId w:val="10"/>
  </w:num>
  <w:num w:numId="27" w16cid:durableId="1350764167">
    <w:abstractNumId w:val="20"/>
  </w:num>
  <w:num w:numId="28" w16cid:durableId="1738825156">
    <w:abstractNumId w:val="9"/>
    <w:lvlOverride w:ilvl="0">
      <w:startOverride w:val="1"/>
    </w:lvlOverride>
  </w:num>
  <w:num w:numId="29" w16cid:durableId="1808087646">
    <w:abstractNumId w:val="21"/>
  </w:num>
  <w:num w:numId="30" w16cid:durableId="1120535817">
    <w:abstractNumId w:val="9"/>
  </w:num>
  <w:num w:numId="31" w16cid:durableId="169687997">
    <w:abstractNumId w:val="9"/>
    <w:lvlOverride w:ilvl="0">
      <w:startOverride w:val="1"/>
    </w:lvlOverride>
  </w:num>
  <w:num w:numId="32" w16cid:durableId="2085176475">
    <w:abstractNumId w:val="9"/>
    <w:lvlOverride w:ilvl="0">
      <w:startOverride w:val="1"/>
    </w:lvlOverride>
  </w:num>
  <w:num w:numId="33" w16cid:durableId="2104376918">
    <w:abstractNumId w:val="0"/>
  </w:num>
  <w:num w:numId="34" w16cid:durableId="1938439287">
    <w:abstractNumId w:val="12"/>
  </w:num>
  <w:num w:numId="35" w16cid:durableId="1386488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A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A6621"/>
    <w:rsid w:val="001F74AD"/>
    <w:rsid w:val="002103EE"/>
    <w:rsid w:val="002D07A8"/>
    <w:rsid w:val="003405EA"/>
    <w:rsid w:val="003916EC"/>
    <w:rsid w:val="003B1E21"/>
    <w:rsid w:val="003D5CB8"/>
    <w:rsid w:val="003F7F14"/>
    <w:rsid w:val="00404B31"/>
    <w:rsid w:val="00474F67"/>
    <w:rsid w:val="0048500D"/>
    <w:rsid w:val="00524E1B"/>
    <w:rsid w:val="00555FD7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A563A"/>
    <w:rsid w:val="008C1F1C"/>
    <w:rsid w:val="008D47A6"/>
    <w:rsid w:val="008D50C7"/>
    <w:rsid w:val="009768E1"/>
    <w:rsid w:val="009975A0"/>
    <w:rsid w:val="009C4743"/>
    <w:rsid w:val="009C5C6E"/>
    <w:rsid w:val="00A2454C"/>
    <w:rsid w:val="00AE245C"/>
    <w:rsid w:val="00AF50A1"/>
    <w:rsid w:val="00B054EC"/>
    <w:rsid w:val="00B26345"/>
    <w:rsid w:val="00B31C25"/>
    <w:rsid w:val="00B4632F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A6F81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2CE15"/>
  <w15:docId w15:val="{4FEF6A65-148B-4DB8-A09E-89D44621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50A1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B31C2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3837-FA1F-4FCE-9F29-180A603F30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FE64D4-BFFF-45A7-9CDA-048683222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52AAE8-C0F1-4AA4-A596-399389E96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0</TotalTime>
  <Pages>1</Pages>
  <Words>26</Words>
  <Characters>506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2025-11-18T19:16:00Z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